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7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4395"/>
        <w:gridCol w:w="7087"/>
        <w:gridCol w:w="3969"/>
      </w:tblGrid>
      <w:tr w:rsidR="00767438" w:rsidRPr="00E4726D" w:rsidTr="00A554FA">
        <w:trPr>
          <w:cantSplit/>
          <w:trHeight w:val="416"/>
        </w:trPr>
        <w:tc>
          <w:tcPr>
            <w:tcW w:w="425" w:type="dxa"/>
            <w:textDirection w:val="btLr"/>
          </w:tcPr>
          <w:p w:rsidR="00767438" w:rsidRPr="00A554FA" w:rsidRDefault="00767438" w:rsidP="00A554FA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  <w:r w:rsidRPr="00A554FA">
              <w:rPr>
                <w:b/>
                <w:w w:val="99"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4395" w:type="dxa"/>
          </w:tcPr>
          <w:p w:rsidR="00767438" w:rsidRPr="00A554FA" w:rsidRDefault="00767438" w:rsidP="0075008C">
            <w:pPr>
              <w:rPr>
                <w:b/>
                <w:w w:val="99"/>
                <w:sz w:val="28"/>
                <w:szCs w:val="28"/>
                <w:lang w:val="uk-UA"/>
              </w:rPr>
            </w:pPr>
            <w:r w:rsidRPr="00A554FA">
              <w:rPr>
                <w:b/>
                <w:w w:val="99"/>
                <w:sz w:val="28"/>
                <w:szCs w:val="28"/>
              </w:rPr>
              <w:t>Ціннісне ставлення до себе</w:t>
            </w:r>
          </w:p>
          <w:p w:rsidR="00767438" w:rsidRPr="00A554FA" w:rsidRDefault="00767438" w:rsidP="0075008C">
            <w:pPr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7087" w:type="dxa"/>
          </w:tcPr>
          <w:p w:rsidR="00767438" w:rsidRPr="00A554FA" w:rsidRDefault="00767438" w:rsidP="0075008C">
            <w:pPr>
              <w:rPr>
                <w:w w:val="104"/>
                <w:sz w:val="28"/>
                <w:szCs w:val="28"/>
              </w:rPr>
            </w:pPr>
            <w:r w:rsidRPr="00A554FA">
              <w:rPr>
                <w:b/>
                <w:sz w:val="28"/>
                <w:szCs w:val="28"/>
              </w:rPr>
              <w:t>Ціннісне ставлення до сім'ї, родини, людей.</w:t>
            </w:r>
          </w:p>
          <w:p w:rsidR="00767438" w:rsidRPr="00A554FA" w:rsidRDefault="00767438" w:rsidP="0075008C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767438" w:rsidRPr="00A554FA" w:rsidRDefault="00767438" w:rsidP="0075008C">
            <w:pPr>
              <w:rPr>
                <w:sz w:val="28"/>
                <w:szCs w:val="28"/>
                <w:lang w:val="uk-UA"/>
              </w:rPr>
            </w:pPr>
            <w:r w:rsidRPr="00A554FA">
              <w:rPr>
                <w:b/>
                <w:w w:val="103"/>
                <w:sz w:val="28"/>
                <w:szCs w:val="28"/>
              </w:rPr>
              <w:t>Ціннісне ставлення до праці</w:t>
            </w:r>
          </w:p>
        </w:tc>
      </w:tr>
      <w:tr w:rsidR="00767438" w:rsidRPr="00AB18DE" w:rsidTr="00A554FA">
        <w:trPr>
          <w:cantSplit/>
          <w:trHeight w:val="1134"/>
        </w:trPr>
        <w:tc>
          <w:tcPr>
            <w:tcW w:w="425" w:type="dxa"/>
            <w:textDirection w:val="btLr"/>
          </w:tcPr>
          <w:p w:rsidR="00767438" w:rsidRPr="00A554FA" w:rsidRDefault="00767438" w:rsidP="00A554FA">
            <w:pPr>
              <w:ind w:left="113" w:right="113"/>
              <w:jc w:val="right"/>
              <w:rPr>
                <w:sz w:val="28"/>
                <w:szCs w:val="28"/>
                <w:lang w:val="uk-UA"/>
              </w:rPr>
            </w:pPr>
            <w:r w:rsidRPr="00A554FA">
              <w:rPr>
                <w:sz w:val="28"/>
                <w:szCs w:val="28"/>
                <w:lang w:val="uk-UA"/>
              </w:rPr>
              <w:t>7 клас</w:t>
            </w:r>
          </w:p>
        </w:tc>
        <w:tc>
          <w:tcPr>
            <w:tcW w:w="4395" w:type="dxa"/>
          </w:tcPr>
          <w:p w:rsidR="00767438" w:rsidRPr="00AB18DE" w:rsidRDefault="00767438" w:rsidP="0075008C">
            <w:pPr>
              <w:rPr>
                <w:lang w:val="uk-UA"/>
              </w:rPr>
            </w:pPr>
            <w:r w:rsidRPr="00AB18DE">
              <w:t xml:space="preserve">"Образ  мого  "Я",  "Я  і  мій  характер",  "Мої  цінності",  "Світ  моїх </w:t>
            </w:r>
            <w:r w:rsidRPr="00AB18DE">
              <w:rPr>
                <w:spacing w:val="-3"/>
              </w:rPr>
              <w:t xml:space="preserve">почуттів", "Подивись на себе уважно", "Пізнай самого себе", "Я в колі сім'ї", </w:t>
            </w:r>
            <w:r w:rsidRPr="00AB18DE">
              <w:t xml:space="preserve">"Яскраві  події  мого  життя",  "Господарочка",  "Добродії",  "Проведення </w:t>
            </w:r>
            <w:r w:rsidRPr="00AB18DE">
              <w:rPr>
                <w:spacing w:val="-2"/>
              </w:rPr>
              <w:t>одноденного походу з елементами орієнтування за допомогою компаса та карти", "Країна моїх мрій".</w:t>
            </w:r>
          </w:p>
        </w:tc>
        <w:tc>
          <w:tcPr>
            <w:tcW w:w="7087" w:type="dxa"/>
          </w:tcPr>
          <w:p w:rsidR="00767438" w:rsidRPr="00AB18DE" w:rsidRDefault="00767438" w:rsidP="0075008C">
            <w:pPr>
              <w:rPr>
                <w:lang w:val="uk-UA"/>
              </w:rPr>
            </w:pPr>
            <w:r w:rsidRPr="00AB18DE">
              <w:rPr>
                <w:w w:val="102"/>
                <w:lang w:val="uk-UA"/>
              </w:rPr>
              <w:t xml:space="preserve">"Моє  спілкування  з  людьми",  "Ставлення  людини  до  людини", </w:t>
            </w:r>
            <w:r w:rsidRPr="00AB18DE">
              <w:rPr>
                <w:spacing w:val="-4"/>
                <w:lang w:val="uk-UA"/>
              </w:rPr>
              <w:t xml:space="preserve">"Напитись з отчої криниці", "Моя сім’я", "Я в учнівському колективі", "Мій </w:t>
            </w:r>
            <w:r w:rsidRPr="00AB18DE">
              <w:rPr>
                <w:spacing w:val="-5"/>
                <w:lang w:val="uk-UA"/>
              </w:rPr>
              <w:t xml:space="preserve">етикет", "Етикет у давнину і тепер", "Сучасний етикет у громадських місцях", </w:t>
            </w:r>
            <w:r w:rsidRPr="00AB18DE">
              <w:rPr>
                <w:spacing w:val="-2"/>
                <w:lang w:val="uk-UA"/>
              </w:rPr>
              <w:t xml:space="preserve">"Шкідливі звички заважають  усі",  "Як протистояти насильству",  "Школа </w:t>
            </w:r>
            <w:r w:rsidRPr="00AB18DE">
              <w:rPr>
                <w:spacing w:val="-3"/>
                <w:lang w:val="uk-UA"/>
              </w:rPr>
              <w:t>виживання".</w:t>
            </w:r>
          </w:p>
        </w:tc>
        <w:tc>
          <w:tcPr>
            <w:tcW w:w="3969" w:type="dxa"/>
          </w:tcPr>
          <w:p w:rsidR="00767438" w:rsidRPr="00AB18DE" w:rsidRDefault="00767438" w:rsidP="0075008C">
            <w:pPr>
              <w:rPr>
                <w:lang w:val="uk-UA"/>
              </w:rPr>
            </w:pPr>
            <w:r w:rsidRPr="00AB18DE">
              <w:rPr>
                <w:w w:val="101"/>
                <w:lang w:val="uk-UA"/>
              </w:rPr>
              <w:t xml:space="preserve">"Як  навчитись  цінувати  і  розраховувати  час?",     "Чарівна  краса </w:t>
            </w:r>
            <w:r w:rsidRPr="00AB18DE">
              <w:rPr>
                <w:spacing w:val="-5"/>
                <w:lang w:val="uk-UA"/>
              </w:rPr>
              <w:t xml:space="preserve">вишиванки",  "З магазину чи власними руками",  "Бабусин рушник у сучасній </w:t>
            </w:r>
            <w:r w:rsidRPr="00AB18DE">
              <w:rPr>
                <w:spacing w:val="1"/>
                <w:lang w:val="uk-UA"/>
              </w:rPr>
              <w:t xml:space="preserve">оселі",    "Мої обов'язки в родині", "Я це можу", "Трудова біографія моєї </w:t>
            </w:r>
            <w:r w:rsidRPr="00AB18DE">
              <w:rPr>
                <w:spacing w:val="-2"/>
                <w:lang w:val="uk-UA"/>
              </w:rPr>
              <w:t xml:space="preserve">родини", "Усі професії важливі, обирай свою", "Чекаємо батьків з роботи", </w:t>
            </w:r>
            <w:r w:rsidRPr="00AB18DE">
              <w:rPr>
                <w:spacing w:val="-4"/>
                <w:lang w:val="uk-UA"/>
              </w:rPr>
              <w:t>"Іграшки своїми руками"</w:t>
            </w:r>
          </w:p>
        </w:tc>
      </w:tr>
      <w:tr w:rsidR="00767438" w:rsidRPr="00E4726D" w:rsidTr="00A554FA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767438" w:rsidRPr="00A554FA" w:rsidRDefault="00767438" w:rsidP="00A554FA">
            <w:pPr>
              <w:ind w:left="113" w:right="113"/>
              <w:rPr>
                <w:b/>
                <w:w w:val="99"/>
                <w:sz w:val="28"/>
                <w:szCs w:val="28"/>
                <w:lang w:val="uk-UA"/>
              </w:rPr>
            </w:pPr>
            <w:r w:rsidRPr="00A554FA">
              <w:rPr>
                <w:b/>
                <w:w w:val="99"/>
                <w:sz w:val="28"/>
                <w:szCs w:val="28"/>
                <w:lang w:val="uk-UA"/>
              </w:rPr>
              <w:t>Класи</w:t>
            </w:r>
          </w:p>
        </w:tc>
        <w:tc>
          <w:tcPr>
            <w:tcW w:w="4395" w:type="dxa"/>
          </w:tcPr>
          <w:p w:rsidR="00767438" w:rsidRPr="00AB18DE" w:rsidRDefault="00767438" w:rsidP="00874E6E">
            <w:pPr>
              <w:rPr>
                <w:lang w:val="uk-UA"/>
              </w:rPr>
            </w:pPr>
            <w:r w:rsidRPr="00AB18DE">
              <w:rPr>
                <w:b/>
                <w:w w:val="101"/>
              </w:rPr>
              <w:t>Ціннісне ставлення до природи</w:t>
            </w:r>
          </w:p>
        </w:tc>
        <w:tc>
          <w:tcPr>
            <w:tcW w:w="7087" w:type="dxa"/>
          </w:tcPr>
          <w:p w:rsidR="00767438" w:rsidRPr="00AB18DE" w:rsidRDefault="00767438" w:rsidP="00874E6E">
            <w:pPr>
              <w:rPr>
                <w:b/>
                <w:w w:val="101"/>
              </w:rPr>
            </w:pPr>
            <w:r w:rsidRPr="00AB18DE">
              <w:rPr>
                <w:b/>
                <w:w w:val="105"/>
              </w:rPr>
              <w:t>Ціннісне ставлення до культури і мистецтва</w:t>
            </w:r>
          </w:p>
        </w:tc>
        <w:tc>
          <w:tcPr>
            <w:tcW w:w="3969" w:type="dxa"/>
          </w:tcPr>
          <w:p w:rsidR="00767438" w:rsidRPr="00AB18DE" w:rsidRDefault="00767438" w:rsidP="00874E6E">
            <w:pPr>
              <w:rPr>
                <w:b/>
                <w:lang w:val="uk-UA"/>
              </w:rPr>
            </w:pPr>
            <w:r w:rsidRPr="00AB18DE">
              <w:rPr>
                <w:b/>
              </w:rPr>
              <w:t>Ціннісне ставлення особистості до суспільства і держави</w:t>
            </w:r>
          </w:p>
        </w:tc>
      </w:tr>
      <w:tr w:rsidR="00767438" w:rsidRPr="00AB18DE" w:rsidTr="00A554FA">
        <w:tblPrEx>
          <w:tblLook w:val="00A0"/>
        </w:tblPrEx>
        <w:trPr>
          <w:trHeight w:val="1134"/>
        </w:trPr>
        <w:tc>
          <w:tcPr>
            <w:tcW w:w="425" w:type="dxa"/>
            <w:textDirection w:val="btLr"/>
          </w:tcPr>
          <w:p w:rsidR="00767438" w:rsidRPr="00A554FA" w:rsidRDefault="00767438" w:rsidP="00A554FA">
            <w:pPr>
              <w:ind w:left="113" w:right="113"/>
              <w:jc w:val="right"/>
              <w:rPr>
                <w:sz w:val="28"/>
                <w:szCs w:val="28"/>
                <w:lang w:val="uk-UA"/>
              </w:rPr>
            </w:pPr>
            <w:r w:rsidRPr="00A554FA">
              <w:rPr>
                <w:sz w:val="28"/>
                <w:szCs w:val="28"/>
                <w:lang w:val="uk-UA"/>
              </w:rPr>
              <w:t>7 клас</w:t>
            </w:r>
          </w:p>
        </w:tc>
        <w:tc>
          <w:tcPr>
            <w:tcW w:w="4395" w:type="dxa"/>
          </w:tcPr>
          <w:p w:rsidR="00767438" w:rsidRPr="00AB18DE" w:rsidRDefault="00767438" w:rsidP="00A554FA">
            <w:pPr>
              <w:ind w:firstLine="851"/>
              <w:rPr>
                <w:spacing w:val="-4"/>
                <w:lang w:val="uk-UA"/>
              </w:rPr>
            </w:pPr>
            <w:r w:rsidRPr="00AB18DE">
              <w:rPr>
                <w:spacing w:val="-4"/>
                <w:lang w:val="uk-UA"/>
              </w:rPr>
              <w:t xml:space="preserve">"Земля-годувальниця", "Історія міст і сіл України", "Україна Вишивана", </w:t>
            </w:r>
            <w:r w:rsidRPr="00AB18DE">
              <w:rPr>
                <w:spacing w:val="-6"/>
                <w:lang w:val="uk-UA"/>
              </w:rPr>
              <w:t xml:space="preserve">"Вода — джерело життя", "Космос — далеко чи поруч?", "Ерудит природи", </w:t>
            </w:r>
            <w:r w:rsidRPr="00AB18DE">
              <w:rPr>
                <w:spacing w:val="-5"/>
                <w:lang w:val="uk-UA"/>
              </w:rPr>
              <w:t xml:space="preserve">"Конкурс фото "Природа і фантазія", "Здорова природа — здорова людина", "Дари природи є невичерпними", "Вітамінна скарбниця", "Овочеві витівки", </w:t>
            </w:r>
            <w:r w:rsidRPr="00AB18DE">
              <w:rPr>
                <w:spacing w:val="-3"/>
                <w:lang w:val="uk-UA"/>
              </w:rPr>
              <w:t xml:space="preserve">"Щедрі дари осені", "Жива Липка хай росте", "Квітковий вернісаж", "Вальс </w:t>
            </w:r>
            <w:r w:rsidRPr="00AB18DE">
              <w:rPr>
                <w:spacing w:val="-4"/>
                <w:lang w:val="uk-UA"/>
              </w:rPr>
              <w:t xml:space="preserve">квітів","Контурна карта виховної еколого-натуралістичної роботи", "Природа </w:t>
            </w:r>
            <w:r w:rsidRPr="00AB18DE">
              <w:rPr>
                <w:spacing w:val="-3"/>
                <w:lang w:val="uk-UA"/>
              </w:rPr>
              <w:t xml:space="preserve">не майстерня, а храм - шляхи подолання екологічної кризи", "Сім природних </w:t>
            </w:r>
            <w:r w:rsidRPr="00AB18DE">
              <w:rPr>
                <w:spacing w:val="-4"/>
                <w:lang w:val="uk-UA"/>
              </w:rPr>
              <w:t xml:space="preserve">чудес України". </w:t>
            </w:r>
          </w:p>
          <w:p w:rsidR="00767438" w:rsidRPr="00AB18DE" w:rsidRDefault="00767438" w:rsidP="00874E6E">
            <w:pPr>
              <w:rPr>
                <w:lang w:val="uk-UA"/>
              </w:rPr>
            </w:pPr>
          </w:p>
        </w:tc>
        <w:tc>
          <w:tcPr>
            <w:tcW w:w="7087" w:type="dxa"/>
          </w:tcPr>
          <w:p w:rsidR="00767438" w:rsidRPr="00AB18DE" w:rsidRDefault="00767438" w:rsidP="00A554FA">
            <w:pPr>
              <w:ind w:firstLine="851"/>
              <w:rPr>
                <w:spacing w:val="-5"/>
                <w:lang w:val="uk-UA"/>
              </w:rPr>
            </w:pPr>
            <w:r w:rsidRPr="00AB18DE">
              <w:rPr>
                <w:lang w:val="uk-UA"/>
              </w:rPr>
              <w:t xml:space="preserve">"Письменники  рідного  краю",  "Сьогодення  і  майбутнє  України  і української книги",   "Пісенник мого часу", "Люблю я пісню українську", </w:t>
            </w:r>
            <w:r w:rsidRPr="00AB18DE">
              <w:rPr>
                <w:spacing w:val="-1"/>
                <w:lang w:val="uk-UA"/>
              </w:rPr>
              <w:t xml:space="preserve">"Естафета  творчих  завдань",  "Український  вінок",  "Вишневі  усмішки", "Архітектурні  пам'ятки  мого  краю",  "Культура  мовлення",  "Культурна </w:t>
            </w:r>
            <w:r w:rsidRPr="00AB18DE">
              <w:rPr>
                <w:spacing w:val="-4"/>
                <w:lang w:val="uk-UA"/>
              </w:rPr>
              <w:t xml:space="preserve">людина.  Яка  вона?",  "Естетика  зовнішнього  вигляду",  "Мистецька карта </w:t>
            </w:r>
            <w:r w:rsidRPr="00AB18DE">
              <w:rPr>
                <w:spacing w:val="-4"/>
                <w:lang w:val="uk-UA"/>
              </w:rPr>
              <w:br/>
            </w:r>
            <w:r w:rsidRPr="00AB18DE">
              <w:rPr>
                <w:spacing w:val="-5"/>
                <w:lang w:val="uk-UA"/>
              </w:rPr>
              <w:t xml:space="preserve">України". </w:t>
            </w:r>
          </w:p>
          <w:p w:rsidR="00767438" w:rsidRPr="00AB18DE" w:rsidRDefault="00767438" w:rsidP="00A554FA">
            <w:pPr>
              <w:ind w:firstLine="851"/>
              <w:rPr>
                <w:spacing w:val="-4"/>
                <w:lang w:val="uk-UA"/>
              </w:rPr>
            </w:pPr>
          </w:p>
        </w:tc>
        <w:tc>
          <w:tcPr>
            <w:tcW w:w="3969" w:type="dxa"/>
          </w:tcPr>
          <w:p w:rsidR="00767438" w:rsidRPr="00AB18DE" w:rsidRDefault="00767438" w:rsidP="00A554FA">
            <w:pPr>
              <w:ind w:firstLine="851"/>
              <w:rPr>
                <w:spacing w:val="-5"/>
                <w:lang w:val="uk-UA"/>
              </w:rPr>
            </w:pPr>
            <w:r w:rsidRPr="00AB18DE">
              <w:rPr>
                <w:spacing w:val="-3"/>
                <w:lang w:val="uk-UA"/>
              </w:rPr>
              <w:t xml:space="preserve">"Любове моя - Україно!", "Українці в світі", "Наші земляки", "Україна від козацьких часів до сьогодення", "Найвідоміші винаходи українців", "Мій </w:t>
            </w:r>
            <w:r w:rsidRPr="00AB18DE">
              <w:rPr>
                <w:lang w:val="uk-UA"/>
              </w:rPr>
              <w:t xml:space="preserve">рідний край", "Історія рідного краю", "Народознавчий конкурс ерудитів", </w:t>
            </w:r>
            <w:r w:rsidRPr="00AB18DE">
              <w:rPr>
                <w:spacing w:val="-2"/>
                <w:lang w:val="uk-UA"/>
              </w:rPr>
              <w:t xml:space="preserve">"Життя  та  побут  українців",  "Українська  вдача",  "Моє  село  чи  місто", </w:t>
            </w:r>
            <w:r w:rsidRPr="00AB18DE">
              <w:rPr>
                <w:lang w:val="uk-UA"/>
              </w:rPr>
              <w:t xml:space="preserve">"Запорізькі козаки", "Діти мають знати свої права", "Виховуємо лідерські </w:t>
            </w:r>
            <w:r w:rsidRPr="00AB18DE">
              <w:rPr>
                <w:spacing w:val="-4"/>
                <w:lang w:val="uk-UA"/>
              </w:rPr>
              <w:t xml:space="preserve">якості", "Школа зустрічає гостей", "Випускники нашої школи", "Українська </w:t>
            </w:r>
            <w:r w:rsidRPr="00AB18DE">
              <w:rPr>
                <w:spacing w:val="-5"/>
                <w:lang w:val="uk-UA"/>
              </w:rPr>
              <w:t xml:space="preserve">державність", "Українська топоніміка". </w:t>
            </w:r>
          </w:p>
          <w:p w:rsidR="00767438" w:rsidRPr="00AB18DE" w:rsidRDefault="00767438" w:rsidP="00A554FA">
            <w:pPr>
              <w:ind w:firstLine="851"/>
              <w:rPr>
                <w:lang w:val="uk-UA"/>
              </w:rPr>
            </w:pPr>
          </w:p>
        </w:tc>
      </w:tr>
    </w:tbl>
    <w:p w:rsidR="00767438" w:rsidRPr="00E4726D" w:rsidRDefault="00767438" w:rsidP="0075008C">
      <w:pPr>
        <w:rPr>
          <w:sz w:val="28"/>
          <w:szCs w:val="28"/>
          <w:lang w:val="uk-UA"/>
        </w:rPr>
      </w:pPr>
    </w:p>
    <w:sectPr w:rsidR="00767438" w:rsidRPr="00E4726D" w:rsidSect="0039799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799F"/>
    <w:rsid w:val="00037AFB"/>
    <w:rsid w:val="001C7B4A"/>
    <w:rsid w:val="00265E2A"/>
    <w:rsid w:val="0039799F"/>
    <w:rsid w:val="003E32FF"/>
    <w:rsid w:val="00564A14"/>
    <w:rsid w:val="005D5B36"/>
    <w:rsid w:val="006258B2"/>
    <w:rsid w:val="0075008C"/>
    <w:rsid w:val="00767438"/>
    <w:rsid w:val="00874E6E"/>
    <w:rsid w:val="00983FD4"/>
    <w:rsid w:val="009F4E52"/>
    <w:rsid w:val="00A54B6E"/>
    <w:rsid w:val="00A554FA"/>
    <w:rsid w:val="00AB18DE"/>
    <w:rsid w:val="00BE5F8A"/>
    <w:rsid w:val="00C4509F"/>
    <w:rsid w:val="00D92312"/>
    <w:rsid w:val="00E472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799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799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386</Words>
  <Characters>2201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cp:lastPrinted>2006-12-31T22:45:00Z</cp:lastPrinted>
  <dcterms:created xsi:type="dcterms:W3CDTF">2011-12-25T21:41:00Z</dcterms:created>
  <dcterms:modified xsi:type="dcterms:W3CDTF">2006-12-31T22:45:00Z</dcterms:modified>
</cp:coreProperties>
</file>